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D8" w:rsidRPr="00E84A64" w:rsidRDefault="008E1ED8" w:rsidP="00E84A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 xml:space="preserve">СПЕЦИФИКАЦИЯ СТАНДАРТИЗИРОВАННОЙ РАБОТЫ ПО АНГЛИЙСКОМУ ЯЗЫКУ ДЛЯ </w:t>
      </w:r>
      <w:r>
        <w:rPr>
          <w:rFonts w:ascii="Times New Roman" w:hAnsi="Times New Roman"/>
          <w:b/>
          <w:sz w:val="28"/>
          <w:szCs w:val="28"/>
        </w:rPr>
        <w:t>4</w:t>
      </w:r>
      <w:r w:rsidRPr="00E84A64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8E1ED8" w:rsidRDefault="008E1ED8">
      <w:pPr>
        <w:rPr>
          <w:rFonts w:ascii="Times New Roman" w:hAnsi="Times New Roman"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>1.Цель:</w:t>
      </w:r>
      <w:r>
        <w:rPr>
          <w:rFonts w:ascii="Times New Roman" w:hAnsi="Times New Roman"/>
          <w:sz w:val="28"/>
          <w:szCs w:val="28"/>
        </w:rPr>
        <w:t xml:space="preserve"> оценить уровень подготовки выпускников начальной школы по английскому языку.</w:t>
      </w:r>
    </w:p>
    <w:p w:rsidR="008E1ED8" w:rsidRPr="00E84A64" w:rsidRDefault="008E1ED8">
      <w:pPr>
        <w:rPr>
          <w:rFonts w:ascii="Times New Roman" w:hAnsi="Times New Roman"/>
          <w:b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>2.Структура работы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Стандартизированная работа состоит из 2 частей: основной и дополнительной. Каждая из частей включает письменные задания (аудирование, чтение, лексика, грамматика, письмо) и устное задание по говорению. Работа содержит 9 заданий.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объектам оценки задания разделены на 5 групп.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1-й группе относятся задания, нацеленные на проверку умения учащихся понимать на слух содержание текстов с опорой на зрительную наглядность.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2-я группа включает задания, позволяющие оценить умения учащихся прочитать просебя и понять содержание текста, который содержит как изученный языковой материал, так и отдельные незнакомые слова; найти в прочитанном тексте запрашиваемую информацию.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3-й группе предлагаются задания на проверку лексических, орфографических и грамматических навыков учащихся.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4-я группа содержит задания, проверяющие умения учащихся в письменной речи: написание личного письма с опорой на образец.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5-я группа позволяет оценить  в говорении в предлагаемых коммуникативных ситуациях.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заданий работы представлено в таблице 1</w:t>
      </w:r>
    </w:p>
    <w:p w:rsidR="008E1ED8" w:rsidRDefault="008E1ED8" w:rsidP="00E84A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№1</w:t>
      </w:r>
    </w:p>
    <w:p w:rsidR="008E1ED8" w:rsidRPr="00E84A64" w:rsidRDefault="008E1ED8" w:rsidP="00E84A64">
      <w:pPr>
        <w:jc w:val="center"/>
        <w:rPr>
          <w:rFonts w:ascii="Times New Roman" w:hAnsi="Times New Roman"/>
          <w:b/>
          <w:sz w:val="28"/>
          <w:szCs w:val="28"/>
        </w:rPr>
      </w:pPr>
      <w:r w:rsidRPr="00E84A64">
        <w:rPr>
          <w:rFonts w:ascii="Times New Roman" w:hAnsi="Times New Roman"/>
          <w:b/>
          <w:sz w:val="28"/>
          <w:szCs w:val="28"/>
        </w:rPr>
        <w:t>Распределение заданий стандартизированной работы по объектам оценки</w:t>
      </w:r>
    </w:p>
    <w:p w:rsidR="008E1ED8" w:rsidRPr="00E84A64" w:rsidRDefault="008E1ED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1984"/>
        <w:gridCol w:w="1985"/>
        <w:gridCol w:w="2375"/>
      </w:tblGrid>
      <w:tr w:rsidR="008E1ED8" w:rsidRPr="00F848B1" w:rsidTr="00F848B1">
        <w:tc>
          <w:tcPr>
            <w:tcW w:w="3227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Объект оценивания</w:t>
            </w:r>
          </w:p>
        </w:tc>
        <w:tc>
          <w:tcPr>
            <w:tcW w:w="1984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Кол-во заданий</w:t>
            </w:r>
          </w:p>
        </w:tc>
        <w:tc>
          <w:tcPr>
            <w:tcW w:w="198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237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Процент от максимального балла за выполнение работы</w:t>
            </w:r>
          </w:p>
        </w:tc>
      </w:tr>
      <w:tr w:rsidR="008E1ED8" w:rsidRPr="00F848B1" w:rsidTr="00F848B1">
        <w:tc>
          <w:tcPr>
            <w:tcW w:w="3227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1.Умение в аудировании</w:t>
            </w:r>
          </w:p>
        </w:tc>
        <w:tc>
          <w:tcPr>
            <w:tcW w:w="1984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37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19</w:t>
            </w:r>
          </w:p>
        </w:tc>
      </w:tr>
      <w:tr w:rsidR="008E1ED8" w:rsidRPr="00F848B1" w:rsidTr="00F848B1">
        <w:tc>
          <w:tcPr>
            <w:tcW w:w="3227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2.Умение в чтении (про себя)</w:t>
            </w:r>
          </w:p>
        </w:tc>
        <w:tc>
          <w:tcPr>
            <w:tcW w:w="1984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37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23</w:t>
            </w:r>
          </w:p>
        </w:tc>
      </w:tr>
      <w:tr w:rsidR="008E1ED8" w:rsidRPr="00F848B1" w:rsidTr="00F848B1">
        <w:tc>
          <w:tcPr>
            <w:tcW w:w="3227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Лексико- грамматические 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навыки</w:t>
            </w:r>
          </w:p>
        </w:tc>
        <w:tc>
          <w:tcPr>
            <w:tcW w:w="1984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375" w:type="dxa"/>
          </w:tcPr>
          <w:p w:rsidR="008E1ED8" w:rsidRPr="00F848B1" w:rsidRDefault="008E1ED8" w:rsidP="00B83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23</w:t>
            </w:r>
          </w:p>
        </w:tc>
      </w:tr>
      <w:tr w:rsidR="008E1ED8" w:rsidRPr="00F848B1" w:rsidTr="00F848B1">
        <w:tc>
          <w:tcPr>
            <w:tcW w:w="3227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Письмо</w:t>
            </w:r>
          </w:p>
        </w:tc>
        <w:tc>
          <w:tcPr>
            <w:tcW w:w="1984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37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14</w:t>
            </w:r>
          </w:p>
        </w:tc>
      </w:tr>
      <w:tr w:rsidR="008E1ED8" w:rsidRPr="00F848B1" w:rsidTr="00F848B1">
        <w:trPr>
          <w:trHeight w:val="365"/>
        </w:trPr>
        <w:tc>
          <w:tcPr>
            <w:tcW w:w="3227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5.Умения в говорении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21</w:t>
            </w:r>
          </w:p>
        </w:tc>
      </w:tr>
      <w:tr w:rsidR="008E1ED8" w:rsidRPr="00F848B1" w:rsidTr="00F848B1">
        <w:tc>
          <w:tcPr>
            <w:tcW w:w="3227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37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8E1ED8" w:rsidRDefault="008E1E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8E1ED8" w:rsidRDefault="008E1ED8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стандартизированной работе используются следующие типы заданий:</w:t>
      </w:r>
    </w:p>
    <w:p w:rsidR="008E1ED8" w:rsidRDefault="008E1ED8" w:rsidP="002D3B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с выбором ответа-5 заданий, в каждом задании предлагаются 2/3 или несколько вариантов ответов, из которых верен только 1 ответ;</w:t>
      </w:r>
    </w:p>
    <w:p w:rsidR="008E1ED8" w:rsidRDefault="008E1ED8" w:rsidP="002D3B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с кратким ответом в виде 1 слова на восстановление предложения-1 задание;</w:t>
      </w:r>
    </w:p>
    <w:p w:rsidR="008E1ED8" w:rsidRDefault="008E1ED8" w:rsidP="002D3B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открытого типа, требующие развернутого ответа-3 задания.</w:t>
      </w:r>
    </w:p>
    <w:p w:rsidR="008E1ED8" w:rsidRDefault="008E1ED8" w:rsidP="002D3B71">
      <w:pPr>
        <w:pStyle w:val="ListParagraph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следования  заданий и их основные характеристики представлены в таблице  2.</w:t>
      </w:r>
    </w:p>
    <w:p w:rsidR="008E1ED8" w:rsidRDefault="008E1ED8" w:rsidP="002D3B71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4111"/>
        <w:gridCol w:w="2835"/>
      </w:tblGrid>
      <w:tr w:rsidR="008E1ED8" w:rsidRPr="00F848B1" w:rsidTr="00F848B1">
        <w:tc>
          <w:tcPr>
            <w:tcW w:w="2376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4111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Проверяемые умения/навыки</w:t>
            </w:r>
          </w:p>
        </w:tc>
        <w:tc>
          <w:tcPr>
            <w:tcW w:w="2835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Тип задания</w:t>
            </w:r>
          </w:p>
        </w:tc>
      </w:tr>
      <w:tr w:rsidR="008E1ED8" w:rsidRPr="00F848B1" w:rsidTr="00F848B1">
        <w:tc>
          <w:tcPr>
            <w:tcW w:w="2376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4111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на слух текста, построенного в основном на знакомом языковом материале, с опорой на иллюстрацию</w:t>
            </w:r>
          </w:p>
        </w:tc>
        <w:tc>
          <w:tcPr>
            <w:tcW w:w="2835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выбором ответа</w:t>
            </w:r>
          </w:p>
        </w:tc>
      </w:tr>
      <w:tr w:rsidR="008E1ED8" w:rsidRPr="00F848B1" w:rsidTr="00F848B1">
        <w:tc>
          <w:tcPr>
            <w:tcW w:w="2376" w:type="dxa"/>
          </w:tcPr>
          <w:p w:rsidR="008E1ED8" w:rsidRPr="00F848B1" w:rsidRDefault="008E1ED8" w:rsidP="00B8387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4111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основного содержания текст, нахождение в нем запрашиваемой информации</w:t>
            </w:r>
          </w:p>
        </w:tc>
        <w:tc>
          <w:tcPr>
            <w:tcW w:w="2835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выбором ответа</w:t>
            </w:r>
          </w:p>
        </w:tc>
      </w:tr>
      <w:tr w:rsidR="008E1ED8" w:rsidRPr="00F848B1" w:rsidTr="00F848B1">
        <w:tc>
          <w:tcPr>
            <w:tcW w:w="2376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  <w:tc>
          <w:tcPr>
            <w:tcW w:w="4111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Лексико-грамматические навыки употребления  глаголов с предлогами, степеней сравнения прилагательных, видовременных форм глагола (</w:t>
            </w:r>
            <w:r w:rsidRPr="00F848B1">
              <w:rPr>
                <w:rFonts w:ascii="Times New Roman" w:hAnsi="Times New Roman"/>
                <w:sz w:val="28"/>
                <w:szCs w:val="28"/>
                <w:lang w:val="en-US"/>
              </w:rPr>
              <w:t>Present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,</w:t>
            </w:r>
            <w:r w:rsidRPr="00F848B1"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,</w:t>
            </w:r>
            <w:r w:rsidRPr="00F848B1">
              <w:rPr>
                <w:rFonts w:ascii="Times New Roman" w:hAnsi="Times New Roman"/>
                <w:sz w:val="28"/>
                <w:szCs w:val="28"/>
                <w:lang w:val="en-US"/>
              </w:rPr>
              <w:t>Future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), числительных, множественного числа существительных</w:t>
            </w:r>
          </w:p>
        </w:tc>
        <w:tc>
          <w:tcPr>
            <w:tcW w:w="2835" w:type="dxa"/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выбором ответа </w:t>
            </w:r>
          </w:p>
        </w:tc>
      </w:tr>
      <w:tr w:rsidR="008E1ED8" w:rsidRPr="00F848B1" w:rsidTr="00F848B1">
        <w:trPr>
          <w:trHeight w:val="900"/>
        </w:trPr>
        <w:tc>
          <w:tcPr>
            <w:tcW w:w="2376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писать личное письмо с опорой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развернутым ответом</w:t>
            </w:r>
          </w:p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ED8" w:rsidRPr="00F848B1" w:rsidTr="00F848B1">
        <w:trPr>
          <w:trHeight w:val="4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Умение строит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связное высказывание 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в соответствии с коммуникативной задачей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8E1ED8" w:rsidRPr="00F848B1" w:rsidRDefault="008E1ED8" w:rsidP="00F848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С развернутым ответом</w:t>
            </w:r>
          </w:p>
        </w:tc>
      </w:tr>
    </w:tbl>
    <w:p w:rsidR="008E1ED8" w:rsidRDefault="008E1ED8" w:rsidP="00D56301">
      <w:pPr>
        <w:rPr>
          <w:rFonts w:ascii="Times New Roman" w:hAnsi="Times New Roman"/>
          <w:sz w:val="28"/>
          <w:szCs w:val="28"/>
        </w:rPr>
      </w:pP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Всего: 9 заданий</w:t>
      </w:r>
    </w:p>
    <w:p w:rsidR="008E1ED8" w:rsidRDefault="008E1ED8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Содержание стандартизированной работы определяется целями изучения английского языка в начальном звене и планируемыми результатами начального образования по английскому языку.</w:t>
      </w:r>
    </w:p>
    <w:p w:rsidR="008E1ED8" w:rsidRPr="002D3B71" w:rsidRDefault="008E1ED8" w:rsidP="002D3B71">
      <w:pPr>
        <w:jc w:val="both"/>
        <w:rPr>
          <w:rFonts w:ascii="Times New Roman" w:hAnsi="Times New Roman"/>
          <w:b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4. Распределение заданий  по уровням сложности</w:t>
      </w:r>
    </w:p>
    <w:p w:rsidR="008E1ED8" w:rsidRDefault="008E1ED8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Предлагаемые в работе задания разделяются по уровню сложности на задания базового уровня и задания повышенного уровня в соответствии с планируемыми результатами освоения программы по английскому языку для начальной школы.</w:t>
      </w:r>
    </w:p>
    <w:p w:rsidR="008E1ED8" w:rsidRDefault="008E1ED8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Умения обучающихся в каждом виде речевой деятельности, оцениваются с помощью заданий базового и повышенного уровней. Достижение обучающимися базового уровня подтверждает, что они готовы к дальнейшему обучению в основной школе. Выполнение заданий повышенного уровня свидетельствует о более высокой</w:t>
      </w:r>
      <w:r>
        <w:rPr>
          <w:rFonts w:ascii="Times New Roman" w:hAnsi="Times New Roman"/>
          <w:sz w:val="28"/>
          <w:szCs w:val="28"/>
        </w:rPr>
        <w:tab/>
        <w:t xml:space="preserve"> подготовке по английскому языку.</w:t>
      </w:r>
    </w:p>
    <w:p w:rsidR="008E1ED8" w:rsidRDefault="008E1ED8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5. Тематика заданий</w:t>
      </w:r>
      <w:r>
        <w:rPr>
          <w:rFonts w:ascii="Times New Roman" w:hAnsi="Times New Roman"/>
          <w:sz w:val="28"/>
          <w:szCs w:val="28"/>
        </w:rPr>
        <w:t>:</w:t>
      </w:r>
    </w:p>
    <w:p w:rsidR="008E1ED8" w:rsidRDefault="008E1ED8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и моя семья;</w:t>
      </w:r>
    </w:p>
    <w:p w:rsidR="008E1ED8" w:rsidRDefault="008E1ED8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Мир моих увлечений;</w:t>
      </w:r>
    </w:p>
    <w:p w:rsidR="008E1ED8" w:rsidRDefault="008E1ED8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Школа;</w:t>
      </w:r>
    </w:p>
    <w:p w:rsidR="008E1ED8" w:rsidRDefault="008E1ED8" w:rsidP="002D3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E1ED8" w:rsidRPr="002D3B71" w:rsidRDefault="008E1ED8" w:rsidP="002D3B71">
      <w:pPr>
        <w:jc w:val="both"/>
        <w:rPr>
          <w:rFonts w:ascii="Times New Roman" w:hAnsi="Times New Roman"/>
          <w:b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6. Время и условия проведения стандартизированной работы</w:t>
      </w:r>
    </w:p>
    <w:p w:rsidR="008E1ED8" w:rsidRDefault="008E1ED8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выполнение письменной  части отводится 45 мин.</w:t>
      </w:r>
    </w:p>
    <w:p w:rsidR="008E1ED8" w:rsidRDefault="008E1ED8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Первыми проверяются умения в аудировании. Тексты для аудирования предъявляются дважды в исполнении записи. После первого прослушивания обучающиеся выполняют задания по аудированию. Затем текст звучит еще раз, и учащиеся проверяют правильность выполнения задания, внося необходимые исправления. Затем обучающиеся приступают к выполнению заданий по чтению, письму, лексике и грамматике. Работа выполняется в индивидуальном темпе. Проверка умений  в говорении может происходит на следующем уроке.</w:t>
      </w:r>
    </w:p>
    <w:p w:rsidR="008E1ED8" w:rsidRPr="002D3B71" w:rsidRDefault="008E1ED8" w:rsidP="002D3B71">
      <w:pPr>
        <w:jc w:val="both"/>
        <w:rPr>
          <w:rFonts w:ascii="Times New Roman" w:hAnsi="Times New Roman"/>
          <w:b/>
          <w:sz w:val="28"/>
          <w:szCs w:val="28"/>
        </w:rPr>
      </w:pPr>
      <w:r w:rsidRPr="002D3B71">
        <w:rPr>
          <w:rFonts w:ascii="Times New Roman" w:hAnsi="Times New Roman"/>
          <w:b/>
          <w:sz w:val="28"/>
          <w:szCs w:val="28"/>
        </w:rPr>
        <w:t>7. Оценивание выполнения заданий в целом</w:t>
      </w:r>
    </w:p>
    <w:p w:rsidR="008E1ED8" w:rsidRDefault="008E1ED8" w:rsidP="002D3B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каждый верно выбранный ответ в  заданиях  свыбором ответа (1,2,3,4,5,6) обучающийся получает 1 балл. За неверный ответ выставляется 0 баллов.    Развернутые письменные ответы в задании 7, направленные на проверку умений в письменной речи, оцениваются 1 баллом за каждое верное предложение. Если обучающийся допустил не более 1-2 орфографических ошибок ( незначительны и не нарушают целостности грамматической стуктуры и понимания), балл засчитывается.</w:t>
      </w: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сформированности умений обучающегося в говорении(8,9) оценивается  по специальным критерия, приведенным в таблице 5. Максимальное количество баллов -10.</w:t>
      </w: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количество баллов за выполнение стандартизировнной работы- 48 баллов (29- баллов за задания базового уровня и 19- за задания повышенного уровня)</w:t>
      </w: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обучающийся получает за выполнение базовой части менее 19 баллов(65%), то он не достигает базового уровня, что не соответсвует требованиям программы ФГОС ООО. Если обучающийся получает 19 и более баллов, то он достигает базового уровня. Если   обучающийся сделал  65% -100% заданий базового уровня и 50%-100% заданий повышенного уровня, это означает, что ученик имеет более высокую подготовку по английскому языку.</w:t>
      </w: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3 приведен план стандартизированной работы</w:t>
      </w: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W w:w="10422" w:type="dxa"/>
        <w:tblInd w:w="-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25"/>
        <w:gridCol w:w="19"/>
        <w:gridCol w:w="2495"/>
        <w:gridCol w:w="19"/>
        <w:gridCol w:w="1546"/>
        <w:gridCol w:w="19"/>
        <w:gridCol w:w="1206"/>
        <w:gridCol w:w="19"/>
        <w:gridCol w:w="1629"/>
        <w:gridCol w:w="26"/>
        <w:gridCol w:w="2219"/>
      </w:tblGrid>
      <w:tr w:rsidR="008E1ED8" w:rsidRPr="00F848B1" w:rsidTr="00F848B1">
        <w:tc>
          <w:tcPr>
            <w:tcW w:w="122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514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Объект оценивания</w:t>
            </w:r>
          </w:p>
        </w:tc>
        <w:tc>
          <w:tcPr>
            <w:tcW w:w="156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Уровень сложности</w:t>
            </w:r>
          </w:p>
        </w:tc>
        <w:tc>
          <w:tcPr>
            <w:tcW w:w="122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Тип задания</w:t>
            </w:r>
          </w:p>
        </w:tc>
        <w:tc>
          <w:tcPr>
            <w:tcW w:w="1648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Примерное время</w:t>
            </w:r>
          </w:p>
        </w:tc>
        <w:tc>
          <w:tcPr>
            <w:tcW w:w="224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Максимальный балл</w:t>
            </w:r>
          </w:p>
        </w:tc>
      </w:tr>
      <w:tr w:rsidR="008E1ED8" w:rsidRPr="00F848B1" w:rsidTr="00344B0A">
        <w:trPr>
          <w:trHeight w:val="1890"/>
        </w:trPr>
        <w:tc>
          <w:tcPr>
            <w:tcW w:w="1225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8E1ED8" w:rsidRPr="00C530AE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Аудирование</w:t>
            </w:r>
          </w:p>
          <w:p w:rsidR="008E1ED8" w:rsidRPr="00F848B1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  содержания прослушанног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текста 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E1ED8" w:rsidRPr="00F848B1" w:rsidTr="00344B0A">
        <w:trPr>
          <w:trHeight w:val="360"/>
        </w:trPr>
        <w:tc>
          <w:tcPr>
            <w:tcW w:w="1225" w:type="dxa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8E1ED8" w:rsidRPr="00C530AE" w:rsidRDefault="008E1ED8" w:rsidP="00344B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Аудирование</w:t>
            </w:r>
          </w:p>
          <w:p w:rsidR="008E1ED8" w:rsidRPr="00F848B1" w:rsidRDefault="008E1ED8" w:rsidP="00344B0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  содержания прослушанног</w:t>
            </w:r>
            <w:r>
              <w:rPr>
                <w:rFonts w:ascii="Times New Roman" w:hAnsi="Times New Roman"/>
                <w:sz w:val="28"/>
                <w:szCs w:val="28"/>
              </w:rPr>
              <w:t>о текста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E1ED8" w:rsidRPr="00F848B1" w:rsidTr="00F848B1">
        <w:tc>
          <w:tcPr>
            <w:tcW w:w="122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14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Чтение</w:t>
            </w:r>
          </w:p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224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E1ED8" w:rsidRPr="00F848B1" w:rsidTr="00F848B1">
        <w:tc>
          <w:tcPr>
            <w:tcW w:w="122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14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Чтение</w:t>
            </w:r>
          </w:p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122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E1ED8" w:rsidRPr="00F848B1" w:rsidTr="00F848B1">
        <w:tc>
          <w:tcPr>
            <w:tcW w:w="122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4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Лексико- грамматические </w:t>
            </w: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навыки</w:t>
            </w:r>
          </w:p>
        </w:tc>
        <w:tc>
          <w:tcPr>
            <w:tcW w:w="156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4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E1ED8" w:rsidRPr="00F848B1" w:rsidTr="00F848B1">
        <w:tc>
          <w:tcPr>
            <w:tcW w:w="122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14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Лексические навыки</w:t>
            </w:r>
          </w:p>
        </w:tc>
        <w:tc>
          <w:tcPr>
            <w:tcW w:w="156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122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4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E1ED8" w:rsidRPr="00F848B1" w:rsidTr="00344B0A">
        <w:trPr>
          <w:trHeight w:val="750"/>
        </w:trPr>
        <w:tc>
          <w:tcPr>
            <w:tcW w:w="1225" w:type="dxa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Навыки письменной речи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РО</w:t>
            </w:r>
          </w:p>
        </w:tc>
        <w:tc>
          <w:tcPr>
            <w:tcW w:w="1648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E1ED8" w:rsidRPr="00F848B1" w:rsidTr="00344B0A">
        <w:trPr>
          <w:trHeight w:val="525"/>
        </w:trPr>
        <w:tc>
          <w:tcPr>
            <w:tcW w:w="1225" w:type="dxa"/>
            <w:tcBorders>
              <w:top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Монологическое высказывание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E1ED8" w:rsidRPr="00F848B1" w:rsidTr="00F848B1">
        <w:tc>
          <w:tcPr>
            <w:tcW w:w="1225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14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48B1">
              <w:rPr>
                <w:rFonts w:ascii="Times New Roman" w:hAnsi="Times New Roman"/>
                <w:b/>
                <w:sz w:val="28"/>
                <w:szCs w:val="28"/>
              </w:rPr>
              <w:t>Диалогическое высказывание</w:t>
            </w:r>
          </w:p>
        </w:tc>
        <w:tc>
          <w:tcPr>
            <w:tcW w:w="156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1244" w:type="dxa"/>
            <w:gridSpan w:val="3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РО</w:t>
            </w:r>
          </w:p>
        </w:tc>
        <w:tc>
          <w:tcPr>
            <w:tcW w:w="1629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45" w:type="dxa"/>
            <w:gridSpan w:val="2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E1ED8" w:rsidRPr="00F848B1" w:rsidTr="00F848B1">
        <w:trPr>
          <w:trHeight w:val="201"/>
        </w:trPr>
        <w:tc>
          <w:tcPr>
            <w:tcW w:w="1244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F848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</w:tcBorders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</w:tbl>
    <w:p w:rsidR="008E1ED8" w:rsidRDefault="008E1ED8" w:rsidP="00D56301">
      <w:pPr>
        <w:rPr>
          <w:rFonts w:ascii="Times New Roman" w:hAnsi="Times New Roman"/>
          <w:sz w:val="28"/>
          <w:szCs w:val="28"/>
        </w:rPr>
      </w:pPr>
    </w:p>
    <w:p w:rsidR="008E1ED8" w:rsidRDefault="008E1ED8" w:rsidP="00D563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Условные обозначения: ВО- задания с выбором ответа; КО-задания с коатким ответом; РО – задания с развернутым ответом;Б – задания базового уровня; П – задания повышенного уровня.</w:t>
      </w:r>
    </w:p>
    <w:p w:rsidR="008E1ED8" w:rsidRDefault="008E1ED8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1ED8" w:rsidRDefault="008E1ED8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1ED8" w:rsidRDefault="008E1ED8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1ED8" w:rsidRDefault="008E1ED8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1 вариант</w:t>
      </w:r>
    </w:p>
    <w:p w:rsidR="008E1ED8" w:rsidRPr="002E0AEB" w:rsidRDefault="008E1ED8" w:rsidP="002D3B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97"/>
        <w:gridCol w:w="7674"/>
      </w:tblGrid>
      <w:tr w:rsidR="008E1ED8" w:rsidRPr="00F848B1" w:rsidTr="00F848B1">
        <w:tc>
          <w:tcPr>
            <w:tcW w:w="1384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8187" w:type="dxa"/>
          </w:tcPr>
          <w:p w:rsidR="008E1ED8" w:rsidRPr="00F848B1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                                   Правильный ответ</w:t>
            </w:r>
          </w:p>
        </w:tc>
      </w:tr>
      <w:tr w:rsidR="008E1ED8" w:rsidRPr="00C530AE" w:rsidTr="00996D2C">
        <w:trPr>
          <w:trHeight w:val="420"/>
        </w:trPr>
        <w:tc>
          <w:tcPr>
            <w:tcW w:w="1384" w:type="dxa"/>
            <w:tcBorders>
              <w:bottom w:val="single" w:sz="4" w:space="0" w:color="auto"/>
            </w:tcBorders>
          </w:tcPr>
          <w:p w:rsidR="008E1ED8" w:rsidRPr="00AD2862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база-4б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8E1ED8" w:rsidRPr="00681C26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81C2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subjects, longer, pencil case, school rules</w:t>
            </w:r>
          </w:p>
        </w:tc>
      </w:tr>
      <w:tr w:rsidR="008E1ED8" w:rsidRPr="00C530AE" w:rsidTr="00996D2C">
        <w:trPr>
          <w:trHeight w:val="210"/>
        </w:trPr>
        <w:tc>
          <w:tcPr>
            <w:tcW w:w="1384" w:type="dxa"/>
            <w:tcBorders>
              <w:top w:val="single" w:sz="4" w:space="0" w:color="auto"/>
            </w:tcBorders>
          </w:tcPr>
          <w:p w:rsidR="008E1ED8" w:rsidRPr="00AD2862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повышенный-5б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Alice-read books, play computer games,</w:t>
            </w:r>
          </w:p>
          <w:p w:rsidR="008E1ED8" w:rsidRPr="00681C26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David-go to a sports camp, play football, swim in the river</w:t>
            </w:r>
          </w:p>
        </w:tc>
      </w:tr>
      <w:tr w:rsidR="008E1ED8" w:rsidRPr="00F848B1" w:rsidTr="00996D2C">
        <w:trPr>
          <w:trHeight w:val="495"/>
        </w:trPr>
        <w:tc>
          <w:tcPr>
            <w:tcW w:w="1384" w:type="dxa"/>
            <w:tcBorders>
              <w:bottom w:val="single" w:sz="4" w:space="0" w:color="auto"/>
            </w:tcBorders>
          </w:tcPr>
          <w:p w:rsidR="008E1ED8" w:rsidRPr="00996D2C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база-6б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1-f,2-t, 3-f, 4-f, 5-t, 6-f</w:t>
            </w:r>
          </w:p>
          <w:p w:rsidR="008E1ED8" w:rsidRPr="00681C26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E1ED8" w:rsidRPr="00F848B1" w:rsidTr="00996D2C">
        <w:trPr>
          <w:trHeight w:val="15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повышенный-5б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4,2,5,1,3</w:t>
            </w:r>
          </w:p>
        </w:tc>
      </w:tr>
      <w:tr w:rsidR="008E1ED8" w:rsidRPr="00F848B1" w:rsidTr="00AD2862">
        <w:trPr>
          <w:trHeight w:val="34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Pr="00996D2C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база-7б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Pr="00681C26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1-c,2-b,3-a,4-a,5-b,6-b,7-c</w:t>
            </w:r>
          </w:p>
        </w:tc>
      </w:tr>
      <w:tr w:rsidR="008E1ED8" w:rsidRPr="00F848B1" w:rsidTr="00996D2C">
        <w:trPr>
          <w:trHeight w:val="300"/>
        </w:trPr>
        <w:tc>
          <w:tcPr>
            <w:tcW w:w="1384" w:type="dxa"/>
            <w:tcBorders>
              <w:top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повышенный-4б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1ED8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Jumped, animals, morning, liked</w:t>
            </w:r>
          </w:p>
        </w:tc>
      </w:tr>
      <w:tr w:rsidR="008E1ED8" w:rsidRPr="0046393E" w:rsidTr="00AD2862">
        <w:trPr>
          <w:trHeight w:val="2880"/>
        </w:trPr>
        <w:tc>
          <w:tcPr>
            <w:tcW w:w="1384" w:type="dxa"/>
            <w:tcBorders>
              <w:bottom w:val="single" w:sz="4" w:space="0" w:color="auto"/>
            </w:tcBorders>
          </w:tcPr>
          <w:p w:rsidR="008E1ED8" w:rsidRPr="00AD2862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база-7б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393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Dear Andrew,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Thank you for you letter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Mike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am from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Russia</w:t>
                </w:r>
              </w:smartTag>
            </w:smartTag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live with my mum, dad and little brother.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like to play football.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favourite subject is English.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Best wishes,</w:t>
            </w:r>
          </w:p>
          <w:p w:rsidR="008E1ED8" w:rsidRPr="00681C26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Mike</w:t>
            </w:r>
          </w:p>
        </w:tc>
      </w:tr>
      <w:tr w:rsidR="008E1ED8" w:rsidRPr="00AD2862" w:rsidTr="00AD2862">
        <w:trPr>
          <w:trHeight w:val="330"/>
        </w:trPr>
        <w:tc>
          <w:tcPr>
            <w:tcW w:w="1384" w:type="dxa"/>
            <w:tcBorders>
              <w:top w:val="single" w:sz="4" w:space="0" w:color="auto"/>
            </w:tcBorders>
          </w:tcPr>
          <w:p w:rsidR="008E1ED8" w:rsidRPr="00AD2862" w:rsidRDefault="008E1ED8" w:rsidP="00F848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база-5б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friend is Den. He is nice and kind. He is 11.Den is tall, he has got dark hair. Den likes playing football</w:t>
            </w:r>
          </w:p>
          <w:p w:rsidR="008E1ED8" w:rsidRPr="0046393E" w:rsidRDefault="008E1ED8" w:rsidP="00F848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E1ED8" w:rsidRPr="00AD2862" w:rsidTr="00F848B1">
        <w:tc>
          <w:tcPr>
            <w:tcW w:w="1384" w:type="dxa"/>
          </w:tcPr>
          <w:p w:rsidR="008E1ED8" w:rsidRPr="00AD2862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повышенный-5б</w:t>
            </w:r>
          </w:p>
        </w:tc>
        <w:tc>
          <w:tcPr>
            <w:tcW w:w="8187" w:type="dxa"/>
          </w:tcPr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393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Will you give me your pencil, please?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Here you are</w:t>
            </w:r>
          </w:p>
          <w:p w:rsidR="008E1ED8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Thank you, bye</w:t>
            </w:r>
          </w:p>
          <w:p w:rsidR="008E1ED8" w:rsidRPr="0046393E" w:rsidRDefault="008E1ED8" w:rsidP="00F84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Bye</w:t>
            </w:r>
          </w:p>
        </w:tc>
      </w:tr>
    </w:tbl>
    <w:p w:rsidR="008E1ED8" w:rsidRPr="00AD2862" w:rsidRDefault="008E1ED8" w:rsidP="000A0BF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Ответы</w:t>
      </w:r>
      <w:r w:rsidRPr="00AD2862">
        <w:rPr>
          <w:rFonts w:ascii="Times New Roman" w:hAnsi="Times New Roman"/>
          <w:sz w:val="28"/>
          <w:szCs w:val="28"/>
          <w:lang w:val="en-US"/>
        </w:rPr>
        <w:t xml:space="preserve"> 2 </w:t>
      </w:r>
      <w:r>
        <w:rPr>
          <w:rFonts w:ascii="Times New Roman" w:hAnsi="Times New Roman"/>
          <w:sz w:val="28"/>
          <w:szCs w:val="28"/>
        </w:rPr>
        <w:t>вариант</w:t>
      </w:r>
    </w:p>
    <w:p w:rsidR="008E1ED8" w:rsidRPr="002E0AEB" w:rsidRDefault="008E1ED8" w:rsidP="000A0B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97"/>
        <w:gridCol w:w="7674"/>
      </w:tblGrid>
      <w:tr w:rsidR="008E1ED8" w:rsidRPr="00F848B1" w:rsidTr="00DF1E53">
        <w:tc>
          <w:tcPr>
            <w:tcW w:w="1384" w:type="dxa"/>
          </w:tcPr>
          <w:p w:rsidR="008E1ED8" w:rsidRPr="00F848B1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8187" w:type="dxa"/>
          </w:tcPr>
          <w:p w:rsidR="008E1ED8" w:rsidRPr="00F848B1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 xml:space="preserve">                                    Правильный ответ</w:t>
            </w:r>
          </w:p>
        </w:tc>
      </w:tr>
      <w:tr w:rsidR="008E1ED8" w:rsidRPr="00C530AE" w:rsidTr="00AD2862">
        <w:trPr>
          <w:trHeight w:val="480"/>
        </w:trPr>
        <w:tc>
          <w:tcPr>
            <w:tcW w:w="1384" w:type="dxa"/>
            <w:tcBorders>
              <w:bottom w:val="single" w:sz="4" w:space="0" w:color="auto"/>
            </w:tcBorders>
          </w:tcPr>
          <w:p w:rsidR="008E1ED8" w:rsidRPr="00F848B1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48B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база-4б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8E1ED8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393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Longer, Maths, homework diary, school rules</w:t>
            </w:r>
          </w:p>
          <w:p w:rsidR="008E1ED8" w:rsidRPr="0046393E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E1ED8" w:rsidRPr="00C530AE" w:rsidTr="00AD2862">
        <w:trPr>
          <w:trHeight w:val="165"/>
        </w:trPr>
        <w:tc>
          <w:tcPr>
            <w:tcW w:w="1384" w:type="dxa"/>
            <w:tcBorders>
              <w:top w:val="single" w:sz="4" w:space="0" w:color="auto"/>
            </w:tcBorders>
          </w:tcPr>
          <w:p w:rsidR="008E1ED8" w:rsidRPr="00AD2862" w:rsidRDefault="008E1ED8" w:rsidP="00DF1E5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повышенный-5б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David-go to a sports camp, play football, swim in the river</w:t>
            </w:r>
          </w:p>
          <w:p w:rsidR="008E1ED8" w:rsidRPr="0046393E" w:rsidRDefault="008E1ED8" w:rsidP="00DF1E5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Kate-write a book, go to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America</w:t>
                </w:r>
              </w:smartTag>
            </w:smartTag>
          </w:p>
        </w:tc>
      </w:tr>
      <w:tr w:rsidR="008E1ED8" w:rsidRPr="00F848B1" w:rsidTr="00515A41">
        <w:trPr>
          <w:trHeight w:val="375"/>
        </w:trPr>
        <w:tc>
          <w:tcPr>
            <w:tcW w:w="1384" w:type="dxa"/>
            <w:tcBorders>
              <w:bottom w:val="single" w:sz="4" w:space="0" w:color="auto"/>
            </w:tcBorders>
          </w:tcPr>
          <w:p w:rsidR="008E1ED8" w:rsidRPr="00F848B1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база-6б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8E1ED8" w:rsidRPr="00515A41" w:rsidRDefault="008E1ED8" w:rsidP="00DF1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1-f,2-f,3-t,4-f,5-f,6-f</w:t>
            </w:r>
          </w:p>
        </w:tc>
      </w:tr>
      <w:tr w:rsidR="008E1ED8" w:rsidRPr="00F848B1" w:rsidTr="00515A41">
        <w:trPr>
          <w:trHeight w:val="255"/>
        </w:trPr>
        <w:tc>
          <w:tcPr>
            <w:tcW w:w="1384" w:type="dxa"/>
            <w:tcBorders>
              <w:top w:val="single" w:sz="4" w:space="0" w:color="auto"/>
            </w:tcBorders>
          </w:tcPr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повышенный-5б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2,1,3,5,4</w:t>
            </w:r>
          </w:p>
        </w:tc>
      </w:tr>
      <w:tr w:rsidR="008E1ED8" w:rsidRPr="00F848B1" w:rsidTr="00515A41">
        <w:trPr>
          <w:trHeight w:val="300"/>
        </w:trPr>
        <w:tc>
          <w:tcPr>
            <w:tcW w:w="1384" w:type="dxa"/>
            <w:tcBorders>
              <w:bottom w:val="single" w:sz="4" w:space="0" w:color="auto"/>
            </w:tcBorders>
          </w:tcPr>
          <w:p w:rsidR="008E1ED8" w:rsidRPr="00515A41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база-7б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8E1ED8" w:rsidRPr="00515A41" w:rsidRDefault="008E1ED8" w:rsidP="00DF1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1-c,2-a,3-c,4-b,5-b,6-b,7-c</w:t>
            </w:r>
          </w:p>
        </w:tc>
      </w:tr>
      <w:tr w:rsidR="008E1ED8" w:rsidRPr="00F848B1" w:rsidTr="00515A41">
        <w:trPr>
          <w:trHeight w:val="345"/>
        </w:trPr>
        <w:tc>
          <w:tcPr>
            <w:tcW w:w="1384" w:type="dxa"/>
            <w:tcBorders>
              <w:top w:val="single" w:sz="4" w:space="0" w:color="auto"/>
            </w:tcBorders>
          </w:tcPr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повышенный-4б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Farm ,dog, drew, bed</w:t>
            </w:r>
          </w:p>
        </w:tc>
      </w:tr>
      <w:tr w:rsidR="008E1ED8" w:rsidRPr="00F848B1" w:rsidTr="00515A41">
        <w:trPr>
          <w:trHeight w:val="2700"/>
        </w:trPr>
        <w:tc>
          <w:tcPr>
            <w:tcW w:w="1384" w:type="dxa"/>
            <w:tcBorders>
              <w:bottom w:val="single" w:sz="4" w:space="0" w:color="auto"/>
            </w:tcBorders>
          </w:tcPr>
          <w:p w:rsidR="008E1ED8" w:rsidRPr="00F848B1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база-7б</w:t>
            </w: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393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Dear Mike,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Thank you for you letter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Mike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am from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Russia</w:t>
                </w:r>
              </w:smartTag>
            </w:smartTag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live with my mum, dad and little brother.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 like to play football.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favourite subject is English.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Best wishes,</w:t>
            </w:r>
          </w:p>
          <w:p w:rsidR="008E1ED8" w:rsidRPr="00515A41" w:rsidRDefault="008E1ED8" w:rsidP="004639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Andrew</w:t>
            </w:r>
          </w:p>
        </w:tc>
      </w:tr>
      <w:tr w:rsidR="008E1ED8" w:rsidRPr="00515A41" w:rsidTr="00515A41">
        <w:trPr>
          <w:trHeight w:val="180"/>
        </w:trPr>
        <w:tc>
          <w:tcPr>
            <w:tcW w:w="1384" w:type="dxa"/>
            <w:tcBorders>
              <w:top w:val="single" w:sz="4" w:space="0" w:color="auto"/>
            </w:tcBorders>
          </w:tcPr>
          <w:p w:rsidR="008E1ED8" w:rsidRDefault="008E1ED8" w:rsidP="00DF1E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база-5б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8E1ED8" w:rsidRPr="00515A41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family is small. I have got a mother, a father and a brother. My parents are nice and kind. My brother is cute. We like to spend time together.</w:t>
            </w:r>
          </w:p>
          <w:p w:rsidR="008E1ED8" w:rsidRPr="0046393E" w:rsidRDefault="008E1ED8" w:rsidP="004639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E1ED8" w:rsidRPr="00515A41" w:rsidTr="00515A41">
        <w:tc>
          <w:tcPr>
            <w:tcW w:w="1384" w:type="dxa"/>
          </w:tcPr>
          <w:p w:rsidR="008E1ED8" w:rsidRPr="00C65638" w:rsidRDefault="008E1ED8" w:rsidP="00DF1E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повышенный-5б</w:t>
            </w:r>
          </w:p>
        </w:tc>
        <w:tc>
          <w:tcPr>
            <w:tcW w:w="8187" w:type="dxa"/>
            <w:tcBorders>
              <w:top w:val="single" w:sz="4" w:space="0" w:color="auto"/>
            </w:tcBorders>
          </w:tcPr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393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Hello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Will you give me your book, please?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Here you are</w:t>
            </w:r>
          </w:p>
          <w:p w:rsidR="008E1ED8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Thank you, bye</w:t>
            </w:r>
          </w:p>
          <w:p w:rsidR="008E1ED8" w:rsidRPr="00515A41" w:rsidRDefault="008E1ED8" w:rsidP="00463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Bye</w:t>
            </w:r>
          </w:p>
        </w:tc>
      </w:tr>
    </w:tbl>
    <w:p w:rsidR="008E1ED8" w:rsidRPr="000A0BFC" w:rsidRDefault="008E1ED8" w:rsidP="002D3B71">
      <w:pPr>
        <w:rPr>
          <w:rFonts w:ascii="Times New Roman" w:hAnsi="Times New Roman"/>
          <w:sz w:val="28"/>
          <w:szCs w:val="28"/>
          <w:lang w:val="en-US"/>
        </w:rPr>
      </w:pPr>
    </w:p>
    <w:sectPr w:rsidR="008E1ED8" w:rsidRPr="000A0BFC" w:rsidSect="00EA7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910D9"/>
    <w:multiLevelType w:val="hybridMultilevel"/>
    <w:tmpl w:val="6F0C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847DF3"/>
    <w:multiLevelType w:val="hybridMultilevel"/>
    <w:tmpl w:val="941C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117861"/>
    <w:multiLevelType w:val="hybridMultilevel"/>
    <w:tmpl w:val="FC04EC22"/>
    <w:lvl w:ilvl="0" w:tplc="CD8AA30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15BFE"/>
    <w:multiLevelType w:val="hybridMultilevel"/>
    <w:tmpl w:val="7C72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AEB"/>
    <w:rsid w:val="00066DD8"/>
    <w:rsid w:val="00077603"/>
    <w:rsid w:val="00095832"/>
    <w:rsid w:val="000A0BFC"/>
    <w:rsid w:val="00103150"/>
    <w:rsid w:val="00115800"/>
    <w:rsid w:val="00120D9E"/>
    <w:rsid w:val="001D006F"/>
    <w:rsid w:val="001E6905"/>
    <w:rsid w:val="00242EEF"/>
    <w:rsid w:val="002624F5"/>
    <w:rsid w:val="002920BB"/>
    <w:rsid w:val="002D3B71"/>
    <w:rsid w:val="002E0AEB"/>
    <w:rsid w:val="00344B0A"/>
    <w:rsid w:val="003B13D7"/>
    <w:rsid w:val="003C5B50"/>
    <w:rsid w:val="00436182"/>
    <w:rsid w:val="0046393E"/>
    <w:rsid w:val="00507E62"/>
    <w:rsid w:val="00515A41"/>
    <w:rsid w:val="00532DD1"/>
    <w:rsid w:val="00596B3A"/>
    <w:rsid w:val="005D5A25"/>
    <w:rsid w:val="005E4C98"/>
    <w:rsid w:val="006231B4"/>
    <w:rsid w:val="00681C26"/>
    <w:rsid w:val="00691D7D"/>
    <w:rsid w:val="00695614"/>
    <w:rsid w:val="006B3225"/>
    <w:rsid w:val="006E08C2"/>
    <w:rsid w:val="00780B21"/>
    <w:rsid w:val="00795999"/>
    <w:rsid w:val="007A694C"/>
    <w:rsid w:val="007B0D30"/>
    <w:rsid w:val="007B6456"/>
    <w:rsid w:val="007C5AA1"/>
    <w:rsid w:val="008319E6"/>
    <w:rsid w:val="008E1ED8"/>
    <w:rsid w:val="009070EB"/>
    <w:rsid w:val="009138AE"/>
    <w:rsid w:val="009166C3"/>
    <w:rsid w:val="00996D2C"/>
    <w:rsid w:val="009B4656"/>
    <w:rsid w:val="00A2096D"/>
    <w:rsid w:val="00A37ED9"/>
    <w:rsid w:val="00A777AF"/>
    <w:rsid w:val="00A91445"/>
    <w:rsid w:val="00AD2862"/>
    <w:rsid w:val="00B829C2"/>
    <w:rsid w:val="00B8387D"/>
    <w:rsid w:val="00BE77A0"/>
    <w:rsid w:val="00C530AE"/>
    <w:rsid w:val="00C65638"/>
    <w:rsid w:val="00CB4035"/>
    <w:rsid w:val="00D56301"/>
    <w:rsid w:val="00DD356B"/>
    <w:rsid w:val="00DE6E1E"/>
    <w:rsid w:val="00DF1E53"/>
    <w:rsid w:val="00DF5236"/>
    <w:rsid w:val="00E06E89"/>
    <w:rsid w:val="00E30038"/>
    <w:rsid w:val="00E31D59"/>
    <w:rsid w:val="00E33E95"/>
    <w:rsid w:val="00E84A64"/>
    <w:rsid w:val="00EA70C1"/>
    <w:rsid w:val="00EB4E81"/>
    <w:rsid w:val="00EE2872"/>
    <w:rsid w:val="00F67B98"/>
    <w:rsid w:val="00F821FF"/>
    <w:rsid w:val="00F83295"/>
    <w:rsid w:val="00F848B1"/>
    <w:rsid w:val="00FC68D0"/>
    <w:rsid w:val="00FE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0C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166C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66C3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2E0AEB"/>
    <w:pPr>
      <w:ind w:left="720"/>
      <w:contextualSpacing/>
    </w:pPr>
  </w:style>
  <w:style w:type="paragraph" w:styleId="NoSpacing">
    <w:name w:val="No Spacing"/>
    <w:uiPriority w:val="99"/>
    <w:qFormat/>
    <w:rsid w:val="00DD356B"/>
  </w:style>
  <w:style w:type="paragraph" w:styleId="BalloonText">
    <w:name w:val="Balloon Text"/>
    <w:basedOn w:val="Normal"/>
    <w:link w:val="BalloonTextChar"/>
    <w:uiPriority w:val="99"/>
    <w:semiHidden/>
    <w:rsid w:val="0011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58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231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437</TotalTime>
  <Pages>7</Pages>
  <Words>1206</Words>
  <Characters>6878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2016-03-24T08:48:00Z</cp:lastPrinted>
  <dcterms:created xsi:type="dcterms:W3CDTF">2015-10-21T11:47:00Z</dcterms:created>
  <dcterms:modified xsi:type="dcterms:W3CDTF">2016-08-29T16:53:00Z</dcterms:modified>
</cp:coreProperties>
</file>